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04FF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590F">
        <w:rPr>
          <w:rFonts w:ascii="Times New Roman" w:hAnsi="Times New Roman" w:cs="Times New Roman"/>
          <w:sz w:val="24"/>
          <w:szCs w:val="24"/>
          <w:u w:val="single"/>
        </w:rPr>
        <w:t>Robert KELETT</w:t>
      </w:r>
      <w:r w:rsidRPr="001C590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C590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C590F">
        <w:rPr>
          <w:rFonts w:ascii="Times New Roman" w:hAnsi="Times New Roman" w:cs="Times New Roman"/>
          <w:sz w:val="24"/>
          <w:szCs w:val="24"/>
        </w:rPr>
        <w:t>fl.1495)</w:t>
      </w:r>
    </w:p>
    <w:p w14:paraId="756276C3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590F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1C590F">
        <w:rPr>
          <w:rFonts w:ascii="Times New Roman" w:hAnsi="Times New Roman" w:cs="Times New Roman"/>
          <w:sz w:val="24"/>
          <w:szCs w:val="24"/>
        </w:rPr>
        <w:t>Clapham</w:t>
      </w:r>
      <w:proofErr w:type="spellEnd"/>
      <w:r w:rsidRPr="001C590F">
        <w:rPr>
          <w:rFonts w:ascii="Times New Roman" w:hAnsi="Times New Roman" w:cs="Times New Roman"/>
          <w:sz w:val="24"/>
          <w:szCs w:val="24"/>
        </w:rPr>
        <w:t>, Yorkshire. Scholar.</w:t>
      </w:r>
    </w:p>
    <w:p w14:paraId="5D7305A8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CF0C0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9CACC0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590F">
        <w:rPr>
          <w:rFonts w:ascii="Times New Roman" w:hAnsi="Times New Roman" w:cs="Times New Roman"/>
          <w:sz w:val="24"/>
          <w:szCs w:val="24"/>
        </w:rPr>
        <w:t xml:space="preserve">  8 Apr.1495</w:t>
      </w:r>
      <w:r w:rsidRPr="001C590F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069C01AB" w14:textId="77777777" w:rsidR="001C590F" w:rsidRPr="001C590F" w:rsidRDefault="001C590F" w:rsidP="001C590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1C590F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1C590F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1C590F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1C590F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1C590F">
        <w:rPr>
          <w:rFonts w:ascii="Times New Roman" w:hAnsi="Times New Roman" w:cs="Times New Roman"/>
          <w:sz w:val="24"/>
          <w:szCs w:val="24"/>
        </w:rPr>
        <w:t>, pub. The Canterbury and York Society, 1974, p.83)</w:t>
      </w:r>
    </w:p>
    <w:p w14:paraId="29F8AE47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29343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85764" w14:textId="77777777" w:rsidR="001C590F" w:rsidRPr="001C590F" w:rsidRDefault="001C590F" w:rsidP="001C5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590F">
        <w:rPr>
          <w:rFonts w:ascii="Times New Roman" w:hAnsi="Times New Roman" w:cs="Times New Roman"/>
          <w:sz w:val="24"/>
          <w:szCs w:val="24"/>
        </w:rPr>
        <w:t>3 September 2021</w:t>
      </w:r>
    </w:p>
    <w:p w14:paraId="493DF91E" w14:textId="77777777" w:rsidR="00BA00AB" w:rsidRPr="001C590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C59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3C51" w14:textId="77777777" w:rsidR="001C590F" w:rsidRDefault="001C590F" w:rsidP="009139A6">
      <w:r>
        <w:separator/>
      </w:r>
    </w:p>
  </w:endnote>
  <w:endnote w:type="continuationSeparator" w:id="0">
    <w:p w14:paraId="0F1D2130" w14:textId="77777777" w:rsidR="001C590F" w:rsidRDefault="001C59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B7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F2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A5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AC6B1" w14:textId="77777777" w:rsidR="001C590F" w:rsidRDefault="001C590F" w:rsidP="009139A6">
      <w:r>
        <w:separator/>
      </w:r>
    </w:p>
  </w:footnote>
  <w:footnote w:type="continuationSeparator" w:id="0">
    <w:p w14:paraId="60DCBD8B" w14:textId="77777777" w:rsidR="001C590F" w:rsidRDefault="001C59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B7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94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DA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0F"/>
    <w:rsid w:val="000666E0"/>
    <w:rsid w:val="001C590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3E4C"/>
  <w15:chartTrackingRefBased/>
  <w15:docId w15:val="{861B320B-89DA-4307-8302-7709808E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2021-10-08T19:04:00Z</dcterms:created>
  <dcterms:modified xsi:type="dcterms:W3CDTF">2021-10-08T19:04:00Z</dcterms:modified>
</cp:coreProperties>
</file>